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4523A" w14:textId="2D94806B" w:rsidR="00BA00AB" w:rsidRDefault="00123F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SCHEPHARD</w:t>
      </w:r>
      <w:r>
        <w:rPr>
          <w:rFonts w:ascii="Times New Roman" w:hAnsi="Times New Roman" w:cs="Times New Roman"/>
          <w:sz w:val="24"/>
          <w:szCs w:val="24"/>
        </w:rPr>
        <w:t xml:space="preserve">      (d.1404)</w:t>
      </w:r>
    </w:p>
    <w:p w14:paraId="350F4AE2" w14:textId="192A3BCE" w:rsidR="00123F3D" w:rsidRDefault="00123F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Buttercrambe, North Riding of Yorkshire.</w:t>
      </w:r>
    </w:p>
    <w:p w14:paraId="04450B22" w14:textId="67C8BACA" w:rsidR="00123F3D" w:rsidRDefault="00123F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B2D45E" w14:textId="5989CCB9" w:rsidR="00123F3D" w:rsidRDefault="00123F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FC65A" w14:textId="6A54DFB8" w:rsidR="00123F3D" w:rsidRDefault="00123F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Dec.1404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(W.Y.R. p.146)</w:t>
      </w:r>
    </w:p>
    <w:p w14:paraId="55179346" w14:textId="0479C0D2" w:rsidR="00123F3D" w:rsidRDefault="00123F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6EA57" w14:textId="2EB8F255" w:rsidR="00123F3D" w:rsidRDefault="00123F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581D8" w14:textId="67BFFD85" w:rsidR="00123F3D" w:rsidRPr="00123F3D" w:rsidRDefault="00123F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123F3D" w:rsidRPr="00123F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DBD73" w14:textId="77777777" w:rsidR="00123F3D" w:rsidRDefault="00123F3D" w:rsidP="009139A6">
      <w:r>
        <w:separator/>
      </w:r>
    </w:p>
  </w:endnote>
  <w:endnote w:type="continuationSeparator" w:id="0">
    <w:p w14:paraId="742F58A7" w14:textId="77777777" w:rsidR="00123F3D" w:rsidRDefault="00123F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32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B10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4C6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370A3" w14:textId="77777777" w:rsidR="00123F3D" w:rsidRDefault="00123F3D" w:rsidP="009139A6">
      <w:r>
        <w:separator/>
      </w:r>
    </w:p>
  </w:footnote>
  <w:footnote w:type="continuationSeparator" w:id="0">
    <w:p w14:paraId="394E485D" w14:textId="77777777" w:rsidR="00123F3D" w:rsidRDefault="00123F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94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08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24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3D"/>
    <w:rsid w:val="000666E0"/>
    <w:rsid w:val="00123F3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D3DFA"/>
  <w15:chartTrackingRefBased/>
  <w15:docId w15:val="{3CAFD508-3B41-4AAC-9468-D3907DA7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2022-02-26T07:37:00Z</dcterms:created>
  <dcterms:modified xsi:type="dcterms:W3CDTF">2022-02-26T07:44:00Z</dcterms:modified>
</cp:coreProperties>
</file>